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3124F352" w:rsidR="00593E8D" w:rsidRPr="001D207F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E234DF" w:rsidRPr="001D207F"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1B1C8D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1D207F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การขอต่ออายุใบอนุญาตจำหน่ายสินค้าในที่หรือทางสาธารณะ</w:t>
      </w:r>
    </w:p>
    <w:p w14:paraId="16FCEC75" w14:textId="092A26F3" w:rsidR="00D239AD" w:rsidRPr="001D207F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1D207F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1D207F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="00E234DF" w:rsidRPr="001D207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1D207F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1D207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0BBDBDE1" w:rsidR="00D239AD" w:rsidRPr="001D207F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1D207F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="00E234DF" w:rsidRPr="001D207F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1D207F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1D207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1D207F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1D207F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E764CC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1D207F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1D207F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1D207F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การขอต่ออายุใบอนุญาตจำหน่ายสินค้าในที่หรือทางสาธารณะ</w:t>
      </w:r>
    </w:p>
    <w:p w14:paraId="57553D54" w14:textId="1B3FE95E" w:rsidR="00132E1B" w:rsidRPr="001D207F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1D207F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1D207F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1D207F">
        <w:rPr>
          <w:rFonts w:ascii="TH SarabunIT๙" w:hAnsi="TH SarabunIT๙" w:cs="TH SarabunIT๙"/>
          <w:noProof/>
          <w:sz w:val="32"/>
          <w:szCs w:val="32"/>
        </w:rPr>
        <w:t>)</w:t>
      </w: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1D207F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1D207F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1D207F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1D207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1D207F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1D207F" w14:paraId="77FFD68C" w14:textId="77777777" w:rsidTr="008C1396">
        <w:tc>
          <w:tcPr>
            <w:tcW w:w="675" w:type="dxa"/>
          </w:tcPr>
          <w:p w14:paraId="23D761D9" w14:textId="12281EB4" w:rsidR="00394708" w:rsidRPr="001D207F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7A3C706E" w:rsidR="00394708" w:rsidRPr="001D207F" w:rsidRDefault="00394708" w:rsidP="00E813C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การสาธารณสุข พ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พ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1D207F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1D207F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1D207F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1D20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1D207F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พระราชบัญญัติการสาธารณสุข พ</w:t>
      </w:r>
      <w:r w:rsidR="00C81DB8" w:rsidRPr="001D207F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1D207F">
        <w:rPr>
          <w:rFonts w:ascii="TH SarabunIT๙" w:hAnsi="TH SarabunIT๙" w:cs="TH SarabunIT๙"/>
          <w:noProof/>
          <w:sz w:val="32"/>
          <w:szCs w:val="32"/>
        </w:rPr>
        <w:t>. 2535</w:t>
      </w:r>
      <w:r w:rsidR="00C77AEA" w:rsidRPr="001D20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1D207F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1D20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1D20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1D207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1D207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1D207F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1D207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1D207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1D207F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1D207F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 w:hint="cs"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  <w:r w:rsidRPr="001D207F">
        <w:rPr>
          <w:rFonts w:ascii="TH SarabunIT๙" w:hAnsi="TH SarabunIT๙" w:cs="TH SarabunIT๙"/>
          <w:sz w:val="32"/>
          <w:szCs w:val="32"/>
          <w:cs/>
          <w:lang w:bidi="th-TH"/>
        </w:rPr>
        <w:t>จำนวนเฉลี่ยต่อเดือน</w:t>
      </w:r>
      <w:r w:rsidR="00C81DB8" w:rsidRPr="001D207F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1D207F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1D207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DCFC155" w14:textId="3CCB8ECD" w:rsidR="00075E4A" w:rsidRPr="001D207F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1D207F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1D207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6638BAE9" w14:textId="617A4BFD" w:rsidR="00075E4A" w:rsidRPr="001D207F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1D207F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1D207F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1EF691A9" w14:textId="0D8FF818" w:rsidR="00760D0B" w:rsidRPr="001D207F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การขอต่ออายุใบอนุญาตจำหน่ายสินค้าในที่หรือทางสาธารณะ อบต</w:t>
      </w:r>
      <w:r w:rsidR="00094F82" w:rsidRPr="001D207F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1D207F">
        <w:rPr>
          <w:rFonts w:ascii="TH SarabunIT๙" w:hAnsi="TH SarabunIT๙" w:cs="TH SarabunIT๙"/>
          <w:noProof/>
          <w:sz w:val="32"/>
          <w:szCs w:val="32"/>
        </w:rPr>
        <w:t>22/07/2015 01:37</w:t>
      </w:r>
      <w:r w:rsidR="00094F82" w:rsidRPr="001D207F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1D207F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1D207F" w14:paraId="5F1398AA" w14:textId="77777777" w:rsidTr="009B7715">
        <w:tc>
          <w:tcPr>
            <w:tcW w:w="675" w:type="dxa"/>
          </w:tcPr>
          <w:p w14:paraId="08D93DD3" w14:textId="25F72274" w:rsidR="00094F82" w:rsidRPr="001D207F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1D207F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1D20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1D207F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0587EAB1" w:rsidR="00F62A1F" w:rsidRPr="001D207F" w:rsidRDefault="00A13B6C" w:rsidP="00572E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F62A1F"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–</w:t>
            </w:r>
          </w:p>
        </w:tc>
      </w:tr>
    </w:tbl>
    <w:p w14:paraId="3CD2E102" w14:textId="77777777" w:rsidR="008E2900" w:rsidRPr="00373A36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38B629D" w14:textId="7F50DFD4" w:rsidR="0018441F" w:rsidRPr="001D207F" w:rsidRDefault="001D207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5E2C3DFE" w:rsidR="00575FAF" w:rsidRPr="001D207F" w:rsidRDefault="00F62A1F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 วิธีการ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br/>
      </w:r>
      <w:r w:rsidRPr="001D207F">
        <w:rPr>
          <w:rFonts w:ascii="TH SarabunIT๙" w:hAnsi="TH SarabunIT๙" w:cs="TH SarabunIT๙"/>
          <w:noProof/>
          <w:sz w:val="32"/>
          <w:szCs w:val="32"/>
        </w:rPr>
        <w:tab/>
      </w:r>
      <w:r w:rsidR="00373A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ผู้ใดประสงค์ขอต่ออายุใบอนุญาตจำหน่ายสินค้าในที่หรือทางสาธารณะ จะต้องยื่นขอต่ออายุใบอนุญาตต่อเจ้าพนักงานท้องถิ่นหรือเจ้าหน้าที่ที่รับผิดชอบ ภายใน</w:t>
      </w:r>
      <w:r w:rsidR="001D207F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>30</w:t>
      </w:r>
      <w:r w:rsidR="001D207F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วัน ก่อนใบอนุญาตสิ้นอายุ 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ใบอนุญาตมีอายุ 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 xml:space="preserve">1 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ปี นับแต่วันที่ออกใบอนุญาต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 และหากผู้ขอต่ออายุใบอนุญาตไม่ได้มายื่นคำขอต่ออายุใบอนุญาตก่อนวันใบอนุญาตสิ้นสุดแล้ว ต้องดำเนินการขออนุญาตใหม่เสมือนเป็นผู้ขออนุญาตรายใหม่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Pr="001D207F">
        <w:rPr>
          <w:rFonts w:ascii="TH SarabunIT๙" w:hAnsi="TH SarabunIT๙" w:cs="TH SarabunIT๙"/>
          <w:noProof/>
          <w:sz w:val="32"/>
          <w:szCs w:val="32"/>
        </w:rPr>
        <w:tab/>
      </w:r>
      <w:r w:rsidR="00373A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 แต่ไม่ชำระค่าธรรมเนียมตามอัตราและระยะเวลาที่กำหนด จะต้องเสียค่าปรับเพิ่มขึ้นอีกร้อยละ 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 xml:space="preserve">20 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ของจำนวนเงินที่ค้างชำระ และกรณีที่ผู้ประกอบการค้างชำระค่าธรรมเนียมติดต่อกันเกินกว่า 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lastRenderedPageBreak/>
        <w:t xml:space="preserve">2 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ครั้ง 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br/>
        <w:t xml:space="preserve">  </w:t>
      </w:r>
      <w:r w:rsidRPr="001D207F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br/>
        <w:t xml:space="preserve">   </w:t>
      </w:r>
      <w:r w:rsidRPr="001D207F">
        <w:rPr>
          <w:rFonts w:ascii="TH SarabunIT๙" w:hAnsi="TH SarabunIT๙" w:cs="TH SarabunIT๙"/>
          <w:noProof/>
          <w:sz w:val="32"/>
          <w:szCs w:val="32"/>
        </w:rPr>
        <w:tab/>
      </w:r>
      <w:r w:rsidRPr="001D207F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="00E813C7" w:rsidRPr="001D207F">
        <w:rPr>
          <w:rFonts w:ascii="TH SarabunIT๙" w:hAnsi="TH SarabunIT๙" w:cs="TH SarabunIT๙"/>
          <w:noProof/>
          <w:sz w:val="32"/>
          <w:szCs w:val="32"/>
        </w:rPr>
        <w:t xml:space="preserve">  </w:t>
      </w:r>
      <w:r w:rsidRPr="001D207F">
        <w:rPr>
          <w:rFonts w:ascii="TH SarabunIT๙" w:hAnsi="TH SarabunIT๙" w:cs="TH SarabunIT๙"/>
          <w:noProof/>
          <w:sz w:val="32"/>
          <w:szCs w:val="32"/>
        </w:rPr>
        <w:tab/>
      </w:r>
      <w:r w:rsidRPr="001D207F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สภาพสุขลักษณะของสถานประกอบการต้องถูกต้องตามหลักเกณฑ์ 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ตามข้อกำหนดของท้องถิ่น</w:t>
      </w:r>
      <w:r w:rsidRPr="001D207F">
        <w:rPr>
          <w:rFonts w:ascii="TH SarabunIT๙" w:hAnsi="TH SarabunIT๙" w:cs="TH SarabunIT๙"/>
          <w:noProof/>
          <w:sz w:val="32"/>
          <w:szCs w:val="32"/>
        </w:rPr>
        <w:t>)</w:t>
      </w:r>
      <w:r w:rsidRPr="001D207F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หมายเหตุ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 xml:space="preserve">: 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="00575FAF" w:rsidRPr="001D207F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วันนับแต่วันพิจารณาแล้วเสร็จ</w:t>
      </w:r>
    </w:p>
    <w:p w14:paraId="7254DDEE" w14:textId="77777777" w:rsidR="008E2900" w:rsidRPr="00373A36" w:rsidRDefault="008E2900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0552ED64" w14:textId="58C5E628" w:rsidR="0065175D" w:rsidRPr="001D207F" w:rsidRDefault="00132C86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65175D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1D207F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1D207F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1D207F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1D207F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1D207F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1D207F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1D207F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1D207F" w14:paraId="50E97DA5" w14:textId="77777777" w:rsidTr="00373A36">
        <w:tc>
          <w:tcPr>
            <w:tcW w:w="675" w:type="dxa"/>
          </w:tcPr>
          <w:p w14:paraId="5E768AD0" w14:textId="2C6E62E0" w:rsidR="00313D38" w:rsidRPr="001D207F" w:rsidRDefault="00313D38" w:rsidP="00373A36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1D207F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1D207F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7C0FB15" w14:textId="77777777" w:rsidR="00313D38" w:rsidRPr="001D207F" w:rsidRDefault="00313D38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ผู้ขอรับใบอนุญาตยื่นคำขอต่ออายุใบอนุญาตจำหน่ายสินค้าในที่หรือทางสาธารณะ พร้อมหลักฐานที่ท้องถิ่นกำหนด</w:t>
            </w:r>
          </w:p>
          <w:p w14:paraId="2A225131" w14:textId="77777777" w:rsidR="00313D38" w:rsidRPr="001D207F" w:rsidRDefault="00313D38" w:rsidP="00452B6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68" w:type="dxa"/>
          </w:tcPr>
          <w:p w14:paraId="4874A2C9" w14:textId="0D78DAA3" w:rsidR="00313D38" w:rsidRPr="001D207F" w:rsidRDefault="00313D38" w:rsidP="00CB675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1D207F" w:rsidRDefault="00313D38" w:rsidP="00452B6B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1D207F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1D207F" w14:paraId="64053AD6" w14:textId="77777777" w:rsidTr="00373A36">
        <w:tc>
          <w:tcPr>
            <w:tcW w:w="675" w:type="dxa"/>
          </w:tcPr>
          <w:p w14:paraId="06021B42" w14:textId="77777777" w:rsidR="00313D38" w:rsidRPr="001D207F" w:rsidRDefault="00313D38" w:rsidP="00373A36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9DC5705" w14:textId="77777777" w:rsidR="00313D38" w:rsidRPr="001D207F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35031C74" w14:textId="77777777" w:rsidR="00313D38" w:rsidRPr="001D207F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41B95219" w14:textId="1500F11D" w:rsidR="00313D38" w:rsidRPr="001D207F" w:rsidRDefault="00313D38" w:rsidP="004058D4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 และความครบถ้วนของเอกสารหลักฐานทันที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ครบถ้วน เจ้าหน้าที่แจ้งต่อผู้ยื่นคำขอให้แก้ไข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 หากไม่สามารถดำเนินการได้ในขณะนั้น ให้จัดทำบันทึกความบกพร่องและรายการเอกสารหรือหลักฐานยื่นเพิ่มเติมภายในระยะเวลาที่กำหนด โดยให้เจ้าหน้าที่และผู้ยื่นคำขอลงนามไว้ในบันทึกนั้นด้วย</w:t>
            </w:r>
          </w:p>
        </w:tc>
        <w:tc>
          <w:tcPr>
            <w:tcW w:w="1368" w:type="dxa"/>
          </w:tcPr>
          <w:p w14:paraId="7D8F5162" w14:textId="77777777" w:rsidR="00313D38" w:rsidRPr="001D207F" w:rsidRDefault="00313D38" w:rsidP="00CB675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7E3227AA" w14:textId="77777777" w:rsidR="00313D38" w:rsidRPr="001D207F" w:rsidRDefault="00313D38" w:rsidP="00452B6B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6528A9C1" w14:textId="77777777" w:rsidR="00313D38" w:rsidRPr="001D207F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1D207F" w14:paraId="2BA6829B" w14:textId="77777777" w:rsidTr="00373A36">
        <w:tc>
          <w:tcPr>
            <w:tcW w:w="675" w:type="dxa"/>
          </w:tcPr>
          <w:p w14:paraId="37AF08E5" w14:textId="77777777" w:rsidR="00313D38" w:rsidRPr="001D207F" w:rsidRDefault="00313D38" w:rsidP="00373A36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0F51B46" w14:textId="77777777" w:rsidR="00313D38" w:rsidRPr="001D207F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66241D5A" w14:textId="77777777" w:rsidR="00313D38" w:rsidRPr="001D207F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5C37510F" w14:textId="602EAFB6" w:rsidR="00313D38" w:rsidRPr="001D207F" w:rsidRDefault="00313D38" w:rsidP="004058D4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กรณีถูกต้องตามหลักเกณฑ์ด้านสุขลักษณะ เสนอพิจารณาออกใบอนุญาต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กรณีไม่ถูกต้องตาม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หลักเกณฑ์ด้านสุขลักษณะ แนะนำให้ปรับปรุงแก้ไขด้านสุขลักษณะ</w:t>
            </w:r>
          </w:p>
        </w:tc>
        <w:tc>
          <w:tcPr>
            <w:tcW w:w="1368" w:type="dxa"/>
          </w:tcPr>
          <w:p w14:paraId="512D9AD1" w14:textId="77777777" w:rsidR="00313D38" w:rsidRPr="001D207F" w:rsidRDefault="00313D38" w:rsidP="00CB675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5D99331E" w14:textId="77777777" w:rsidR="00313D38" w:rsidRPr="001D207F" w:rsidRDefault="00313D38" w:rsidP="00452B6B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594AF504" w14:textId="77777777" w:rsidR="00313D38" w:rsidRPr="001D207F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1D207F" w14:paraId="39FF7F58" w14:textId="77777777" w:rsidTr="00373A36">
        <w:tc>
          <w:tcPr>
            <w:tcW w:w="675" w:type="dxa"/>
          </w:tcPr>
          <w:p w14:paraId="2DED3A38" w14:textId="77777777" w:rsidR="00313D38" w:rsidRPr="001D207F" w:rsidRDefault="00313D38" w:rsidP="00373A36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0DF3BE2" w14:textId="77777777" w:rsidR="00313D38" w:rsidRPr="001D207F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0F08EFCC" w14:textId="77777777" w:rsidR="00313D38" w:rsidRPr="001D207F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1E22A913" w14:textId="7A17D293" w:rsidR="00313D38" w:rsidRPr="001D207F" w:rsidRDefault="00313D38" w:rsidP="004058D4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1.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 หากพ้นกำหนดถือว่าไม่ประสงค์จะรับใบอนุญาต เว้นแต่จะมีเหตุหรือข้อแก้ตัวอันสมควร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2.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จำหน่ายสินค้าในที่หรือทางสาธารณะแก่ผู้ขอต่ออายุใบอนุญาตทราบ พร้อมแจ้งสิทธิในการอุทธรณ์</w:t>
            </w:r>
          </w:p>
        </w:tc>
        <w:tc>
          <w:tcPr>
            <w:tcW w:w="1368" w:type="dxa"/>
          </w:tcPr>
          <w:p w14:paraId="32BCED42" w14:textId="77777777" w:rsidR="00313D38" w:rsidRPr="001D207F" w:rsidRDefault="00313D38" w:rsidP="00CB675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14E6CF07" w14:textId="77777777" w:rsidR="00313D38" w:rsidRPr="001D207F" w:rsidRDefault="00313D38" w:rsidP="00452B6B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75A0EF0B" w14:textId="77777777" w:rsidR="00313D38" w:rsidRPr="001D207F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1D207F" w14:paraId="3E547F90" w14:textId="77777777" w:rsidTr="00373A36">
        <w:tc>
          <w:tcPr>
            <w:tcW w:w="675" w:type="dxa"/>
          </w:tcPr>
          <w:p w14:paraId="19C520AC" w14:textId="77777777" w:rsidR="00313D38" w:rsidRPr="001D207F" w:rsidRDefault="00313D38" w:rsidP="00373A36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A8327D3" w14:textId="77777777" w:rsidR="00313D38" w:rsidRPr="001D207F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549B8C1D" w14:textId="77777777" w:rsidR="00313D38" w:rsidRPr="001D207F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36ECE2EB" w14:textId="7EF63C19" w:rsidR="00313D38" w:rsidRPr="001D207F" w:rsidRDefault="00313D38" w:rsidP="004058D4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</w:p>
        </w:tc>
        <w:tc>
          <w:tcPr>
            <w:tcW w:w="1368" w:type="dxa"/>
          </w:tcPr>
          <w:p w14:paraId="38CA1DE0" w14:textId="77777777" w:rsidR="00313D38" w:rsidRPr="001D207F" w:rsidRDefault="00313D38" w:rsidP="00CB675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CE8DF4F" w14:textId="77777777" w:rsidR="00313D38" w:rsidRPr="001D207F" w:rsidRDefault="00313D38" w:rsidP="00452B6B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4CCBB7BC" w14:textId="77777777" w:rsidR="00313D38" w:rsidRPr="001D207F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1D207F" w:rsidRDefault="00C26ED0" w:rsidP="00373A36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1D207F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1D207F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4EB2ABEC" w:rsidR="0085230C" w:rsidRPr="001D207F" w:rsidRDefault="00373A36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62532CF6" w:rsidR="008D7B9E" w:rsidRPr="001D207F" w:rsidRDefault="00572EED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373A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1D207F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1D207F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 w:rsidRPr="001D207F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-</w:t>
      </w:r>
    </w:p>
    <w:p w14:paraId="335832AD" w14:textId="77777777" w:rsidR="008E2900" w:rsidRPr="00373A36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731312B5" w14:textId="2BF0C497" w:rsidR="00AA7734" w:rsidRPr="001D207F" w:rsidRDefault="00373A36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 </w:t>
      </w:r>
      <w:r w:rsidR="00AA7734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1D207F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1D207F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1D207F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1D207F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1D207F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1D207F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1D207F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1D207F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1D207F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1D207F" w14:paraId="02E3093D" w14:textId="77777777" w:rsidTr="00373A36">
        <w:trPr>
          <w:jc w:val="center"/>
        </w:trPr>
        <w:tc>
          <w:tcPr>
            <w:tcW w:w="675" w:type="dxa"/>
          </w:tcPr>
          <w:p w14:paraId="0FFF921A" w14:textId="21D3E466" w:rsidR="00452B6B" w:rsidRPr="001D207F" w:rsidRDefault="00AC4ACB" w:rsidP="00373A36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1D207F" w:rsidRDefault="00AC4ACB" w:rsidP="00452B6B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1D207F" w:rsidRDefault="00AC4ACB" w:rsidP="00CB675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1D207F" w:rsidRDefault="00AC4ACB" w:rsidP="00CB675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1D207F" w:rsidRDefault="00AC4ACB" w:rsidP="00CB675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1D207F" w:rsidRDefault="00AC4ACB" w:rsidP="00CB675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1D207F" w:rsidRDefault="00AC4ACB" w:rsidP="00452B6B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1D207F" w14:paraId="7EF81392" w14:textId="77777777" w:rsidTr="00373A36">
        <w:trPr>
          <w:jc w:val="center"/>
        </w:trPr>
        <w:tc>
          <w:tcPr>
            <w:tcW w:w="675" w:type="dxa"/>
          </w:tcPr>
          <w:p w14:paraId="4AAE901A" w14:textId="77777777" w:rsidR="00452B6B" w:rsidRPr="001D207F" w:rsidRDefault="00AC4ACB" w:rsidP="00373A36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5DB18A7" w14:textId="77777777" w:rsidR="00452B6B" w:rsidRPr="001D207F" w:rsidRDefault="00AC4ACB" w:rsidP="00452B6B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614D8506" w14:textId="77777777" w:rsidR="00452B6B" w:rsidRPr="001D207F" w:rsidRDefault="00AC4ACB" w:rsidP="00CB675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5F52685" w14:textId="77777777" w:rsidR="00452B6B" w:rsidRPr="001D207F" w:rsidRDefault="00AC4ACB" w:rsidP="00CB675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58D3B95F" w14:textId="77777777" w:rsidR="00452B6B" w:rsidRPr="001D207F" w:rsidRDefault="00AC4ACB" w:rsidP="00CB675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D7B517F" w14:textId="77777777" w:rsidR="00452B6B" w:rsidRPr="001D207F" w:rsidRDefault="00AC4ACB" w:rsidP="00CB675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EF242C4" w14:textId="77777777" w:rsidR="00452B6B" w:rsidRPr="001D207F" w:rsidRDefault="00AC4ACB" w:rsidP="00452B6B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373A36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DE25BA8" w14:textId="77777777" w:rsidR="00A10CDA" w:rsidRPr="001D207F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1D207F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1D207F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1D207F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1D207F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1D207F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1D207F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1D207F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1D207F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1D207F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1D207F" w14:paraId="7ED62404" w14:textId="77777777" w:rsidTr="00373A36">
        <w:tc>
          <w:tcPr>
            <w:tcW w:w="675" w:type="dxa"/>
          </w:tcPr>
          <w:p w14:paraId="7845BF89" w14:textId="58EDE4CC" w:rsidR="00AC4ACB" w:rsidRPr="001D207F" w:rsidRDefault="00AC4ACB" w:rsidP="00373A36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1D207F" w:rsidRDefault="00AC4ACB" w:rsidP="00AC4ACB">
            <w:pPr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แผนที่สังเขปแสดงที่ตั้งจำหน่ายสินค้า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กรณีเร่ขายไม่ต้องมีแผนที่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5FD3D152" w14:textId="2A5AF49F" w:rsidR="00AC4ACB" w:rsidRPr="001D207F" w:rsidRDefault="00AC4ACB" w:rsidP="00F0778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1D207F" w:rsidRDefault="00AC4ACB" w:rsidP="00F0778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1D207F" w:rsidRDefault="00AC4ACB" w:rsidP="00F0778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1D207F" w:rsidRDefault="00AC4ACB" w:rsidP="00F0778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132C86" w:rsidRDefault="00AC4ACB" w:rsidP="00AC4AC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132C86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132C86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</w:t>
            </w:r>
            <w:r w:rsidRPr="00132C86">
              <w:rPr>
                <w:rFonts w:ascii="TH SarabunIT๙" w:hAnsi="TH SarabunIT๙" w:cs="TH SarabunIT๙"/>
                <w:noProof/>
                <w:sz w:val="31"/>
                <w:szCs w:val="31"/>
              </w:rPr>
              <w:t>)</w:t>
            </w:r>
          </w:p>
        </w:tc>
      </w:tr>
      <w:tr w:rsidR="00AC4ACB" w:rsidRPr="001D207F" w14:paraId="44C7A390" w14:textId="77777777" w:rsidTr="00373A36">
        <w:tc>
          <w:tcPr>
            <w:tcW w:w="675" w:type="dxa"/>
          </w:tcPr>
          <w:p w14:paraId="0E13B4FD" w14:textId="77777777" w:rsidR="00AC4ACB" w:rsidRPr="001D207F" w:rsidRDefault="00AC4ACB" w:rsidP="00373A36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5130595" w14:textId="77777777" w:rsidR="00AC4ACB" w:rsidRPr="00132C86" w:rsidRDefault="00AC4ACB" w:rsidP="00AC4AC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132C86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 xml:space="preserve">ใบรับรองแพทย์ของผู้ขอรับใบอนุญาต และผู้ช่วยจำหน่ายอาหาร หรือเอกสารหลักฐานที่แสดงว่าผ่านการอบรมหลักสูตรสุขภิบาลอาหาร </w:t>
            </w:r>
            <w:r w:rsidRPr="00132C86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132C86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กรณีจำหน่ายสินค้าประเภทอาหาร</w:t>
            </w:r>
            <w:r w:rsidRPr="00132C86">
              <w:rPr>
                <w:rFonts w:ascii="TH SarabunIT๙" w:hAnsi="TH SarabunIT๙" w:cs="TH SarabunIT๙"/>
                <w:noProof/>
                <w:sz w:val="31"/>
                <w:szCs w:val="31"/>
              </w:rPr>
              <w:t>)</w:t>
            </w:r>
          </w:p>
        </w:tc>
        <w:tc>
          <w:tcPr>
            <w:tcW w:w="1843" w:type="dxa"/>
          </w:tcPr>
          <w:p w14:paraId="65C9FD64" w14:textId="77777777" w:rsidR="00AC4ACB" w:rsidRPr="001D207F" w:rsidRDefault="00AC4ACB" w:rsidP="00F0778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10AE47C" w14:textId="77777777" w:rsidR="00AC4ACB" w:rsidRPr="001D207F" w:rsidRDefault="00AC4ACB" w:rsidP="00F0778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69EC25E3" w14:textId="77777777" w:rsidR="00AC4ACB" w:rsidRPr="001D207F" w:rsidRDefault="00AC4ACB" w:rsidP="00F0778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3766230" w14:textId="77777777" w:rsidR="00AC4ACB" w:rsidRPr="001D207F" w:rsidRDefault="00AC4ACB" w:rsidP="00F07787">
            <w:pPr>
              <w:jc w:val="center"/>
              <w:rPr>
                <w:rFonts w:ascii="TH SarabunIT๙" w:hAnsi="TH SarabunIT๙" w:cs="TH SarabunIT๙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FA1946C" w14:textId="77777777" w:rsidR="00AC4ACB" w:rsidRPr="00132C86" w:rsidRDefault="00AC4ACB" w:rsidP="00AC4ACB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132C86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132C86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เอกสารและหลักฐานอื่นๆ ตามที่ราชการส่วนท้องถิ่นประกาศกำหนด</w:t>
            </w:r>
            <w:r w:rsidRPr="00132C86">
              <w:rPr>
                <w:rFonts w:ascii="TH SarabunIT๙" w:hAnsi="TH SarabunIT๙" w:cs="TH SarabunIT๙"/>
                <w:noProof/>
                <w:sz w:val="31"/>
                <w:szCs w:val="31"/>
              </w:rPr>
              <w:t>)</w:t>
            </w:r>
          </w:p>
        </w:tc>
      </w:tr>
    </w:tbl>
    <w:p w14:paraId="58CB2F50" w14:textId="77777777" w:rsidR="00A10CDA" w:rsidRPr="001D207F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1D207F" w14:paraId="21631802" w14:textId="77777777" w:rsidTr="00090552">
        <w:tc>
          <w:tcPr>
            <w:tcW w:w="534" w:type="dxa"/>
          </w:tcPr>
          <w:p w14:paraId="55909BBE" w14:textId="396F5019" w:rsidR="00A13B6C" w:rsidRPr="001D207F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01E5AF3" w14:textId="2783418B" w:rsidR="00E90756" w:rsidRPr="001D207F" w:rsidRDefault="00A13B6C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อัตราค่าธรรมเนียมต่ออายุใบอนุญาตจำหน่ายสินค้าในที่หรือทางสาธารณะ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(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จำหน่ายโดยลักษณะวิธีการจัดวางสินค้าในที่หนึ่งที่ใดโดยปกติ  ฉบับละไม่เกิน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500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บาทต่อปี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(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ข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จำหน่ายโดยลักษณะการเร่ขาย  ฉบับละไม่เกิน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50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บาทต่อปี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="000F1309" w:rsidRPr="001D20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1D20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373A36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-</w:t>
            </w:r>
            <w:r w:rsidR="00F5490C"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="00F5490C"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476C7E19" w14:textId="77777777" w:rsidR="00A13B6C" w:rsidRDefault="00E90756" w:rsidP="0042065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="000F1309" w:rsidRPr="001D20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1D20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  <w:p w14:paraId="282E5808" w14:textId="77777777" w:rsidR="004058D4" w:rsidRDefault="004058D4" w:rsidP="004206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4F3E14F" w14:textId="77777777" w:rsidR="004058D4" w:rsidRDefault="004058D4" w:rsidP="004206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B17423A" w14:textId="77777777" w:rsidR="004058D4" w:rsidRDefault="004058D4" w:rsidP="004206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26680AC" w14:textId="5F9CB755" w:rsidR="004058D4" w:rsidRPr="001D207F" w:rsidRDefault="004058D4" w:rsidP="0042065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14:paraId="25DD3C1F" w14:textId="77777777" w:rsidR="008E2900" w:rsidRPr="00373A36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1187DD50" w14:textId="20B0696C" w:rsidR="00216FA4" w:rsidRPr="001D207F" w:rsidRDefault="00132C86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216FA4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1D207F" w14:paraId="07DF31DE" w14:textId="77777777" w:rsidTr="00C1539D">
        <w:tc>
          <w:tcPr>
            <w:tcW w:w="534" w:type="dxa"/>
          </w:tcPr>
          <w:p w14:paraId="07FE0908" w14:textId="7E60931D" w:rsidR="00EA6950" w:rsidRPr="001D207F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1D207F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1D20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1D207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D20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1D20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1D207F" w14:paraId="0DCE84A4" w14:textId="77777777" w:rsidTr="00C1539D">
        <w:tc>
          <w:tcPr>
            <w:tcW w:w="534" w:type="dxa"/>
          </w:tcPr>
          <w:p w14:paraId="39DAAB39" w14:textId="77777777" w:rsidR="00EA6950" w:rsidRPr="001D207F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4E7705E" w14:textId="77777777" w:rsidR="00EA6950" w:rsidRPr="001D207F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1D20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1D207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D20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1D207F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373A36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00F06124" w14:textId="2AC9156C" w:rsidR="00013BC7" w:rsidRPr="001D207F" w:rsidRDefault="00132C86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3045F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1D207F" w14:paraId="676E0C19" w14:textId="77777777" w:rsidTr="00C1539D">
        <w:tc>
          <w:tcPr>
            <w:tcW w:w="675" w:type="dxa"/>
          </w:tcPr>
          <w:p w14:paraId="433A4F23" w14:textId="62F1C53B" w:rsidR="00F064C0" w:rsidRPr="001D207F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1D207F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1D207F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แบบคำขอใบอนุญาต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1D207F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แบบฟอร์ม ให้เป็นไปตามข้อกำหนดของท้องถิ่น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1D207F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</w:tr>
    </w:tbl>
    <w:p w14:paraId="14A2B07D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0596781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0E48D44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B0C3588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E6E755A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E98DA75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9018F66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BE70E2E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A17B12F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9F533F0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ED64C31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E35AAA6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BE07AA4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DCDEBB3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FD81144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F1B0C15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BAB6C2C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A61DF93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7CAF388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FED55E3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F04C91F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5A47410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10586CA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C10F2AF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F47AB1E" w14:textId="77777777" w:rsidR="00132C86" w:rsidRDefault="00132C86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B7CAAC3" w14:textId="77777777" w:rsidR="00132C86" w:rsidRDefault="00132C86" w:rsidP="00DD7A63">
      <w:pPr>
        <w:pStyle w:val="a5"/>
        <w:spacing w:after="0" w:line="240" w:lineRule="auto"/>
        <w:ind w:left="426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313B14CB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AFB6BC4" w14:textId="77777777" w:rsidR="00DD7A63" w:rsidRPr="00DD7A63" w:rsidRDefault="00DD7A63" w:rsidP="00DD7A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b/>
          <w:bCs/>
          <w:sz w:val="32"/>
          <w:szCs w:val="32"/>
          <w:cs/>
        </w:rPr>
        <w:t>แบบคำขอรับใบอนุญาต/ต่ออายุใบอนุญาต</w:t>
      </w:r>
    </w:p>
    <w:p w14:paraId="3A61F713" w14:textId="77777777" w:rsidR="00DD7A63" w:rsidRPr="00DD7A63" w:rsidRDefault="00DD7A63" w:rsidP="00DD7A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>ประกอบกิจการ ..........................................................................</w:t>
      </w:r>
    </w:p>
    <w:p w14:paraId="5B506892" w14:textId="5B9FCDC1" w:rsidR="00DD7A63" w:rsidRPr="00DD7A63" w:rsidRDefault="00DD7A63" w:rsidP="00DD7A6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DD7A63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F527D3" wp14:editId="0D8FAB00">
                <wp:simplePos x="0" y="0"/>
                <wp:positionH relativeFrom="column">
                  <wp:posOffset>-43815</wp:posOffset>
                </wp:positionH>
                <wp:positionV relativeFrom="paragraph">
                  <wp:posOffset>92075</wp:posOffset>
                </wp:positionV>
                <wp:extent cx="1796415" cy="729615"/>
                <wp:effectExtent l="13335" t="12700" r="9525" b="10160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6415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60CA51" w14:textId="77777777" w:rsidR="00DD7A63" w:rsidRPr="00DD7A63" w:rsidRDefault="00DD7A63" w:rsidP="00DD7A63">
                            <w:pP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D7A63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คำขอเลขที่ ........../............</w:t>
                            </w:r>
                          </w:p>
                          <w:p w14:paraId="523E5AC5" w14:textId="77777777" w:rsidR="00DD7A63" w:rsidRPr="00DD7A63" w:rsidRDefault="00DD7A63" w:rsidP="00DD7A63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</w:pPr>
                            <w:r w:rsidRPr="00DD7A63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(เจ้าหน้าที่กรอก)</w:t>
                            </w:r>
                          </w:p>
                          <w:p w14:paraId="3D2D0D23" w14:textId="77777777" w:rsidR="00DD7A63" w:rsidRPr="00DD7A63" w:rsidRDefault="00DD7A63" w:rsidP="00DD7A63">
                            <w:pPr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527D3" id="สี่เหลี่ยมผืนผ้า 3" o:spid="_x0000_s1026" style="position:absolute;left:0;text-align:left;margin-left:-3.45pt;margin-top:7.25pt;width:141.45pt;height:5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">
                <v:textbox>
                  <w:txbxContent>
                    <w:p w14:paraId="2E60CA51" w14:textId="77777777" w:rsidR="00DD7A63" w:rsidRPr="00DD7A63" w:rsidRDefault="00DD7A63" w:rsidP="00DD7A63">
                      <w:pPr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D7A63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คำขอเลขที่ ........../............</w:t>
                      </w:r>
                    </w:p>
                    <w:p w14:paraId="523E5AC5" w14:textId="77777777" w:rsidR="00DD7A63" w:rsidRPr="00DD7A63" w:rsidRDefault="00DD7A63" w:rsidP="00DD7A63">
                      <w:pPr>
                        <w:jc w:val="center"/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</w:pPr>
                      <w:r w:rsidRPr="00DD7A63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(เจ้าหน้าที่กรอก)</w:t>
                      </w:r>
                    </w:p>
                    <w:p w14:paraId="3D2D0D23" w14:textId="77777777" w:rsidR="00DD7A63" w:rsidRPr="00DD7A63" w:rsidRDefault="00DD7A63" w:rsidP="00DD7A63">
                      <w:pPr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6C88C9F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</w:p>
    <w:p w14:paraId="46C77299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 xml:space="preserve">เขียนที่ </w:t>
      </w:r>
      <w:r w:rsidRPr="00DD7A63">
        <w:rPr>
          <w:rFonts w:ascii="TH SarabunIT๙" w:hAnsi="TH SarabunIT๙" w:cs="TH SarabunIT๙"/>
          <w:sz w:val="32"/>
          <w:szCs w:val="32"/>
        </w:rPr>
        <w:t>……………………………………..</w:t>
      </w:r>
    </w:p>
    <w:p w14:paraId="6C843251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Pr="00DD7A63">
        <w:rPr>
          <w:rFonts w:ascii="TH SarabunIT๙" w:hAnsi="TH SarabunIT๙" w:cs="TH SarabunIT๙"/>
          <w:sz w:val="32"/>
          <w:szCs w:val="32"/>
        </w:rPr>
        <w:t xml:space="preserve">………. </w:t>
      </w:r>
      <w:r w:rsidRPr="00DD7A63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DD7A63">
        <w:rPr>
          <w:rFonts w:ascii="TH SarabunIT๙" w:hAnsi="TH SarabunIT๙" w:cs="TH SarabunIT๙"/>
          <w:sz w:val="32"/>
          <w:szCs w:val="32"/>
        </w:rPr>
        <w:t>…………………..</w:t>
      </w:r>
      <w:r w:rsidRPr="00DD7A63">
        <w:rPr>
          <w:rFonts w:ascii="TH SarabunIT๙" w:hAnsi="TH SarabunIT๙" w:cs="TH SarabunIT๙"/>
          <w:sz w:val="32"/>
          <w:szCs w:val="32"/>
          <w:cs/>
        </w:rPr>
        <w:t>พ</w:t>
      </w:r>
      <w:r w:rsidRPr="00DD7A63">
        <w:rPr>
          <w:rFonts w:ascii="TH SarabunIT๙" w:hAnsi="TH SarabunIT๙" w:cs="TH SarabunIT๙"/>
          <w:sz w:val="32"/>
          <w:szCs w:val="32"/>
        </w:rPr>
        <w:t>.</w:t>
      </w:r>
      <w:r w:rsidRPr="00DD7A63">
        <w:rPr>
          <w:rFonts w:ascii="TH SarabunIT๙" w:hAnsi="TH SarabunIT๙" w:cs="TH SarabunIT๙"/>
          <w:sz w:val="32"/>
          <w:szCs w:val="32"/>
          <w:cs/>
        </w:rPr>
        <w:t>ศ</w:t>
      </w:r>
      <w:r w:rsidRPr="00DD7A63">
        <w:rPr>
          <w:rFonts w:ascii="TH SarabunIT๙" w:hAnsi="TH SarabunIT๙" w:cs="TH SarabunIT๙"/>
          <w:sz w:val="32"/>
          <w:szCs w:val="32"/>
        </w:rPr>
        <w:t>…………</w:t>
      </w:r>
    </w:p>
    <w:p w14:paraId="268B4C5B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DD7A63">
        <w:rPr>
          <w:rFonts w:ascii="TH SarabunIT๙" w:hAnsi="TH SarabunIT๙" w:cs="TH SarabunIT๙"/>
          <w:sz w:val="32"/>
          <w:szCs w:val="32"/>
          <w:cs/>
        </w:rPr>
        <w:t xml:space="preserve">ข้าพเจ้า </w:t>
      </w:r>
      <w:r w:rsidRPr="00DD7A63">
        <w:rPr>
          <w:rFonts w:ascii="TH SarabunIT๙" w:hAnsi="TH SarabunIT๙" w:cs="TH SarabunIT๙"/>
          <w:sz w:val="32"/>
          <w:szCs w:val="32"/>
        </w:rPr>
        <w:t>………………………………………..</w:t>
      </w:r>
      <w:r w:rsidRPr="00DD7A63">
        <w:rPr>
          <w:rFonts w:ascii="TH SarabunIT๙" w:hAnsi="TH SarabunIT๙" w:cs="TH SarabunIT๙"/>
          <w:sz w:val="32"/>
          <w:szCs w:val="32"/>
          <w:cs/>
        </w:rPr>
        <w:t>อายุ</w:t>
      </w:r>
      <w:r w:rsidRPr="00DD7A63">
        <w:rPr>
          <w:rFonts w:ascii="TH SarabunIT๙" w:hAnsi="TH SarabunIT๙" w:cs="TH SarabunIT๙"/>
          <w:sz w:val="32"/>
          <w:szCs w:val="32"/>
        </w:rPr>
        <w:t xml:space="preserve">……………….. </w:t>
      </w:r>
      <w:r w:rsidRPr="00DD7A63">
        <w:rPr>
          <w:rFonts w:ascii="TH SarabunIT๙" w:hAnsi="TH SarabunIT๙" w:cs="TH SarabunIT๙"/>
          <w:sz w:val="32"/>
          <w:szCs w:val="32"/>
          <w:cs/>
        </w:rPr>
        <w:t xml:space="preserve">ปี  สัญชาติ </w:t>
      </w:r>
      <w:r w:rsidRPr="00DD7A63">
        <w:rPr>
          <w:rFonts w:ascii="TH SarabunIT๙" w:hAnsi="TH SarabunIT๙" w:cs="TH SarabunIT๙"/>
          <w:sz w:val="32"/>
          <w:szCs w:val="32"/>
        </w:rPr>
        <w:t>……………………………..…….…….</w:t>
      </w:r>
    </w:p>
    <w:p w14:paraId="48FD0D82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>โดย......................................................................................................................ผู้มีอำนาจลงนามแทนนิติบุคคล</w:t>
      </w:r>
    </w:p>
    <w:p w14:paraId="2EFC14E3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>ปรากฏตาม...........................................................................................................................................................</w:t>
      </w:r>
    </w:p>
    <w:p w14:paraId="17BA0815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 xml:space="preserve">อยู่บ้านเลขที่ </w:t>
      </w:r>
      <w:r w:rsidRPr="00DD7A63">
        <w:rPr>
          <w:rFonts w:ascii="TH SarabunIT๙" w:hAnsi="TH SarabunIT๙" w:cs="TH SarabunIT๙"/>
          <w:sz w:val="32"/>
          <w:szCs w:val="32"/>
        </w:rPr>
        <w:t xml:space="preserve">………..……. </w:t>
      </w:r>
      <w:r w:rsidRPr="00DD7A63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Pr="00DD7A63">
        <w:rPr>
          <w:rFonts w:ascii="TH SarabunIT๙" w:hAnsi="TH SarabunIT๙" w:cs="TH SarabunIT๙"/>
          <w:sz w:val="32"/>
          <w:szCs w:val="32"/>
        </w:rPr>
        <w:t xml:space="preserve">………….. </w:t>
      </w:r>
      <w:r w:rsidRPr="00DD7A63">
        <w:rPr>
          <w:rFonts w:ascii="TH SarabunIT๙" w:hAnsi="TH SarabunIT๙" w:cs="TH SarabunIT๙"/>
          <w:sz w:val="32"/>
          <w:szCs w:val="32"/>
          <w:cs/>
        </w:rPr>
        <w:t>ตรอก</w:t>
      </w:r>
      <w:r w:rsidRPr="00DD7A63">
        <w:rPr>
          <w:rFonts w:ascii="TH SarabunIT๙" w:hAnsi="TH SarabunIT๙" w:cs="TH SarabunIT๙"/>
          <w:sz w:val="32"/>
          <w:szCs w:val="32"/>
        </w:rPr>
        <w:t>/</w:t>
      </w:r>
      <w:r w:rsidRPr="00DD7A63">
        <w:rPr>
          <w:rFonts w:ascii="TH SarabunIT๙" w:hAnsi="TH SarabunIT๙" w:cs="TH SarabunIT๙"/>
          <w:sz w:val="32"/>
          <w:szCs w:val="32"/>
          <w:cs/>
        </w:rPr>
        <w:t xml:space="preserve">ซอย </w:t>
      </w:r>
      <w:r w:rsidRPr="00DD7A63">
        <w:rPr>
          <w:rFonts w:ascii="TH SarabunIT๙" w:hAnsi="TH SarabunIT๙" w:cs="TH SarabunIT๙"/>
          <w:sz w:val="32"/>
          <w:szCs w:val="32"/>
        </w:rPr>
        <w:t xml:space="preserve">…………..…………………. </w:t>
      </w:r>
      <w:r w:rsidRPr="00DD7A63">
        <w:rPr>
          <w:rFonts w:ascii="TH SarabunIT๙" w:hAnsi="TH SarabunIT๙" w:cs="TH SarabunIT๙"/>
          <w:sz w:val="32"/>
          <w:szCs w:val="32"/>
          <w:cs/>
        </w:rPr>
        <w:t xml:space="preserve">ถนน </w:t>
      </w:r>
      <w:r w:rsidRPr="00DD7A63">
        <w:rPr>
          <w:rFonts w:ascii="TH SarabunIT๙" w:hAnsi="TH SarabunIT๙" w:cs="TH SarabunIT๙"/>
          <w:sz w:val="32"/>
          <w:szCs w:val="32"/>
        </w:rPr>
        <w:t>………………….…………….…..</w:t>
      </w:r>
    </w:p>
    <w:p w14:paraId="56D4C945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>แขวง</w:t>
      </w:r>
      <w:r w:rsidRPr="00DD7A63">
        <w:rPr>
          <w:rFonts w:ascii="TH SarabunIT๙" w:hAnsi="TH SarabunIT๙" w:cs="TH SarabunIT๙"/>
          <w:sz w:val="32"/>
          <w:szCs w:val="32"/>
        </w:rPr>
        <w:t>/</w:t>
      </w:r>
      <w:r w:rsidRPr="00DD7A63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DD7A63">
        <w:rPr>
          <w:rFonts w:ascii="TH SarabunIT๙" w:hAnsi="TH SarabunIT๙" w:cs="TH SarabunIT๙"/>
          <w:sz w:val="32"/>
          <w:szCs w:val="32"/>
        </w:rPr>
        <w:t xml:space="preserve">………………………. </w:t>
      </w:r>
      <w:r w:rsidRPr="00DD7A63">
        <w:rPr>
          <w:rFonts w:ascii="TH SarabunIT๙" w:hAnsi="TH SarabunIT๙" w:cs="TH SarabunIT๙"/>
          <w:sz w:val="32"/>
          <w:szCs w:val="32"/>
          <w:cs/>
        </w:rPr>
        <w:t>เขต</w:t>
      </w:r>
      <w:r w:rsidRPr="00DD7A63">
        <w:rPr>
          <w:rFonts w:ascii="TH SarabunIT๙" w:hAnsi="TH SarabunIT๙" w:cs="TH SarabunIT๙"/>
          <w:sz w:val="32"/>
          <w:szCs w:val="32"/>
        </w:rPr>
        <w:t>/</w:t>
      </w:r>
      <w:r w:rsidRPr="00DD7A63">
        <w:rPr>
          <w:rFonts w:ascii="TH SarabunIT๙" w:hAnsi="TH SarabunIT๙" w:cs="TH SarabunIT๙"/>
          <w:sz w:val="32"/>
          <w:szCs w:val="32"/>
          <w:cs/>
        </w:rPr>
        <w:t xml:space="preserve">อำเภอ </w:t>
      </w:r>
      <w:r w:rsidRPr="00DD7A63">
        <w:rPr>
          <w:rFonts w:ascii="TH SarabunIT๙" w:hAnsi="TH SarabunIT๙" w:cs="TH SarabunIT๙"/>
          <w:sz w:val="32"/>
          <w:szCs w:val="32"/>
        </w:rPr>
        <w:t xml:space="preserve">………..………..……… </w:t>
      </w:r>
      <w:r w:rsidRPr="00DD7A63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DD7A63">
        <w:rPr>
          <w:rFonts w:ascii="TH SarabunIT๙" w:hAnsi="TH SarabunIT๙" w:cs="TH SarabunIT๙"/>
          <w:sz w:val="32"/>
          <w:szCs w:val="32"/>
        </w:rPr>
        <w:t>/</w:t>
      </w:r>
      <w:r w:rsidRPr="00DD7A63">
        <w:rPr>
          <w:rFonts w:ascii="TH SarabunIT๙" w:hAnsi="TH SarabunIT๙" w:cs="TH SarabunIT๙"/>
          <w:sz w:val="32"/>
          <w:szCs w:val="32"/>
          <w:cs/>
        </w:rPr>
        <w:t xml:space="preserve">อบต. </w:t>
      </w:r>
      <w:r w:rsidRPr="00DD7A63">
        <w:rPr>
          <w:rFonts w:ascii="TH SarabunIT๙" w:hAnsi="TH SarabunIT๙" w:cs="TH SarabunIT๙"/>
          <w:sz w:val="32"/>
          <w:szCs w:val="32"/>
        </w:rPr>
        <w:t>…………….….……………………….</w:t>
      </w:r>
    </w:p>
    <w:p w14:paraId="3C3A4C62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 xml:space="preserve">จังหวัด </w:t>
      </w:r>
      <w:r w:rsidRPr="00DD7A63">
        <w:rPr>
          <w:rFonts w:ascii="TH SarabunIT๙" w:hAnsi="TH SarabunIT๙" w:cs="TH SarabunIT๙"/>
          <w:sz w:val="32"/>
          <w:szCs w:val="32"/>
        </w:rPr>
        <w:t xml:space="preserve">………………………… </w:t>
      </w:r>
      <w:r w:rsidRPr="00DD7A63">
        <w:rPr>
          <w:rFonts w:ascii="TH SarabunIT๙" w:hAnsi="TH SarabunIT๙" w:cs="TH SarabunIT๙"/>
          <w:sz w:val="32"/>
          <w:szCs w:val="32"/>
          <w:cs/>
        </w:rPr>
        <w:t xml:space="preserve">หมายเลขโทรศัพท์ </w:t>
      </w:r>
      <w:r w:rsidRPr="00DD7A63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……………………………………………………………………………………...</w:t>
      </w:r>
    </w:p>
    <w:p w14:paraId="23913028" w14:textId="77777777" w:rsidR="00DD7A63" w:rsidRPr="00DD7A63" w:rsidRDefault="00DD7A63" w:rsidP="00DD7A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t xml:space="preserve">2. </w:t>
      </w:r>
      <w:r w:rsidRPr="00DD7A63">
        <w:rPr>
          <w:rFonts w:ascii="TH SarabunIT๙" w:hAnsi="TH SarabunIT๙" w:cs="TH SarabunIT๙"/>
          <w:sz w:val="32"/>
          <w:szCs w:val="32"/>
          <w:cs/>
        </w:rPr>
        <w:t>พร้อมคำขอนี้ ข้าพเจ้าได้แนบเอกสารหลักฐานต่างๆ มาด้วยแล้วดังนี้</w:t>
      </w:r>
    </w:p>
    <w:p w14:paraId="13F13F3B" w14:textId="77777777" w:rsidR="00DD7A63" w:rsidRPr="00DD7A63" w:rsidRDefault="00DD7A63" w:rsidP="00DD7A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 xml:space="preserve">สำเนาบัตรประจำตัว </w:t>
      </w:r>
      <w:r w:rsidRPr="00DD7A63">
        <w:rPr>
          <w:rFonts w:ascii="TH SarabunIT๙" w:hAnsi="TH SarabunIT๙" w:cs="TH SarabunIT๙"/>
          <w:sz w:val="32"/>
          <w:szCs w:val="32"/>
        </w:rPr>
        <w:t>…………..………….. (</w:t>
      </w:r>
      <w:r w:rsidRPr="00DD7A63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DD7A63">
        <w:rPr>
          <w:rFonts w:ascii="TH SarabunIT๙" w:hAnsi="TH SarabunIT๙" w:cs="TH SarabunIT๙"/>
          <w:sz w:val="32"/>
          <w:szCs w:val="32"/>
        </w:rPr>
        <w:t>/</w:t>
      </w:r>
      <w:r w:rsidRPr="00DD7A63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Pr="00DD7A63">
        <w:rPr>
          <w:rFonts w:ascii="TH SarabunIT๙" w:hAnsi="TH SarabunIT๙" w:cs="TH SarabunIT๙"/>
          <w:sz w:val="32"/>
          <w:szCs w:val="32"/>
        </w:rPr>
        <w:t>/</w:t>
      </w:r>
      <w:r w:rsidRPr="00DD7A63">
        <w:rPr>
          <w:rFonts w:ascii="TH SarabunIT๙" w:hAnsi="TH SarabunIT๙" w:cs="TH SarabunIT๙"/>
          <w:sz w:val="32"/>
          <w:szCs w:val="32"/>
          <w:cs/>
        </w:rPr>
        <w:t>พนักงานรัฐวิสาหกิจ</w:t>
      </w:r>
      <w:r w:rsidRPr="00DD7A63">
        <w:rPr>
          <w:rFonts w:ascii="TH SarabunIT๙" w:hAnsi="TH SarabunIT๙" w:cs="TH SarabunIT๙"/>
          <w:sz w:val="32"/>
          <w:szCs w:val="32"/>
        </w:rPr>
        <w:t>)</w:t>
      </w:r>
    </w:p>
    <w:p w14:paraId="291385F7" w14:textId="77777777" w:rsidR="00DD7A63" w:rsidRPr="00DD7A63" w:rsidRDefault="00DD7A63" w:rsidP="00DD7A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>สำเนาใบอนุญาตตามกฎหมายว่าด้วยควบคุมอาคาร หนังสือให้ความเห็นชอบการประเมินผล</w:t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>กระทบต่อสิ่งแวดล้อม หรือใบอนุญาตตามกฎหมายอื่นที่จำเป็น</w:t>
      </w:r>
    </w:p>
    <w:p w14:paraId="6D070BCD" w14:textId="77777777" w:rsidR="00DD7A63" w:rsidRPr="00DD7A63" w:rsidRDefault="00DD7A63" w:rsidP="00DD7A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>ใบมอบอำนาจ (ในกรณีที่มีการมอบอำนาจ)</w:t>
      </w:r>
    </w:p>
    <w:p w14:paraId="425CA4B8" w14:textId="77777777" w:rsidR="00DD7A63" w:rsidRPr="00DD7A63" w:rsidRDefault="00DD7A63" w:rsidP="00DD7A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>สำเนาหนังสือรับรองการจดทะเบียนเป็นนิติบุคคล</w:t>
      </w:r>
    </w:p>
    <w:p w14:paraId="7727FA63" w14:textId="77777777" w:rsidR="00DD7A63" w:rsidRPr="00DD7A63" w:rsidRDefault="00DD7A63" w:rsidP="00DD7A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>หลักฐานที่แสดงการเป็นผู้มีอำนาจลงนามแทนนิติบุคคล</w:t>
      </w:r>
    </w:p>
    <w:p w14:paraId="53BD961C" w14:textId="77777777" w:rsidR="00DD7A63" w:rsidRPr="00DD7A63" w:rsidRDefault="00DD7A63" w:rsidP="00DD7A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>เอกสารหลักฐานอื่นๆ ตามที่ราชการส่วนท้องถิ่นประกาศกำหนด คือ</w:t>
      </w:r>
    </w:p>
    <w:p w14:paraId="2B348A9D" w14:textId="77777777" w:rsidR="00DD7A63" w:rsidRPr="00DD7A63" w:rsidRDefault="00DD7A63" w:rsidP="00DD7A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ab/>
        <w:t>1) ...........................................................................................</w:t>
      </w:r>
    </w:p>
    <w:p w14:paraId="19B665BB" w14:textId="77777777" w:rsidR="00DD7A63" w:rsidRPr="00DD7A63" w:rsidRDefault="00DD7A63" w:rsidP="00DD7A63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ab/>
        <w:t>2) ..........................................................................................</w:t>
      </w:r>
    </w:p>
    <w:p w14:paraId="05696F5C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8E1C748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>ขอรับรองว่าข้อความในคำขอนี้เป็นความจริงทุกประการ</w:t>
      </w:r>
    </w:p>
    <w:p w14:paraId="48A6EB19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6960509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44BF3C7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0D3D409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97A46B3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  <w:t>(</w:t>
      </w:r>
      <w:r w:rsidRPr="00DD7A63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DD7A63">
        <w:rPr>
          <w:rFonts w:ascii="TH SarabunIT๙" w:hAnsi="TH SarabunIT๙" w:cs="TH SarabunIT๙"/>
          <w:sz w:val="32"/>
          <w:szCs w:val="32"/>
        </w:rPr>
        <w:t xml:space="preserve">) ………………………………. </w:t>
      </w:r>
      <w:r w:rsidRPr="00DD7A63">
        <w:rPr>
          <w:rFonts w:ascii="TH SarabunIT๙" w:hAnsi="TH SarabunIT๙" w:cs="TH SarabunIT๙"/>
          <w:sz w:val="32"/>
          <w:szCs w:val="32"/>
          <w:cs/>
        </w:rPr>
        <w:t>ผู้ขออนุญาต</w:t>
      </w:r>
    </w:p>
    <w:p w14:paraId="32F6E405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  <w:t xml:space="preserve">        ( ………………………………. )</w:t>
      </w:r>
    </w:p>
    <w:p w14:paraId="449666FD" w14:textId="77777777" w:rsidR="00DD7A63" w:rsidRPr="00DD7A63" w:rsidRDefault="00DD7A63" w:rsidP="00DD7A63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/>
          <w:sz w:val="32"/>
          <w:szCs w:val="32"/>
        </w:rPr>
      </w:pPr>
    </w:p>
    <w:p w14:paraId="58F9C336" w14:textId="77777777" w:rsidR="00DD7A63" w:rsidRPr="00DD7A63" w:rsidRDefault="00DD7A63" w:rsidP="00DD7A63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/>
          <w:sz w:val="32"/>
          <w:szCs w:val="32"/>
        </w:rPr>
      </w:pPr>
    </w:p>
    <w:p w14:paraId="00C2DD84" w14:textId="77777777" w:rsidR="00DD7A63" w:rsidRPr="00DD7A63" w:rsidRDefault="00DD7A63" w:rsidP="00DD7A63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/>
          <w:sz w:val="32"/>
          <w:szCs w:val="32"/>
        </w:rPr>
      </w:pPr>
    </w:p>
    <w:p w14:paraId="4EB8BDD6" w14:textId="77777777" w:rsidR="00DD7A63" w:rsidRPr="00DD7A63" w:rsidRDefault="00DD7A63" w:rsidP="00DD7A63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/>
          <w:sz w:val="32"/>
          <w:szCs w:val="32"/>
        </w:rPr>
      </w:pPr>
    </w:p>
    <w:p w14:paraId="20578D04" w14:textId="77777777" w:rsidR="00DD7A63" w:rsidRDefault="00DD7A63" w:rsidP="00DD7A63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/>
          <w:sz w:val="32"/>
          <w:szCs w:val="32"/>
        </w:rPr>
      </w:pPr>
    </w:p>
    <w:p w14:paraId="76B2A06F" w14:textId="77777777" w:rsidR="00E731E2" w:rsidRDefault="00E731E2" w:rsidP="00DD7A63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/>
          <w:sz w:val="32"/>
          <w:szCs w:val="32"/>
        </w:rPr>
      </w:pPr>
    </w:p>
    <w:p w14:paraId="3DC1B663" w14:textId="77777777" w:rsidR="00E731E2" w:rsidRDefault="00E731E2" w:rsidP="00DD7A63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/>
          <w:sz w:val="32"/>
          <w:szCs w:val="32"/>
        </w:rPr>
      </w:pPr>
    </w:p>
    <w:p w14:paraId="4B7EDBBD" w14:textId="77777777" w:rsidR="00E731E2" w:rsidRPr="00DD7A63" w:rsidRDefault="00E731E2" w:rsidP="00DD7A63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/>
          <w:sz w:val="32"/>
          <w:szCs w:val="32"/>
        </w:rPr>
      </w:pPr>
    </w:p>
    <w:p w14:paraId="59C9A253" w14:textId="77777777" w:rsidR="00DD7A63" w:rsidRPr="00DD7A63" w:rsidRDefault="00DD7A63" w:rsidP="00DD7A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D7A6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ส่วนของเจ้าหน้าที่</w:t>
      </w:r>
    </w:p>
    <w:p w14:paraId="27653C1F" w14:textId="77777777" w:rsidR="00DD7A63" w:rsidRPr="00DD7A63" w:rsidRDefault="00DD7A63" w:rsidP="00DD7A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D7A63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71C02F4D" w14:textId="77777777" w:rsidR="00DD7A63" w:rsidRPr="00DD7A63" w:rsidRDefault="00DD7A63" w:rsidP="00DD7A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14:paraId="74E38618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579C40ED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2073A7D4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0FFA40CB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DD7A63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0E9457E2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  <w:t>2</w:t>
      </w:r>
      <w:r w:rsidRPr="00DD7A63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6BFC2C0D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4432DC58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E3BEBEA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D7A6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D7A6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D7A6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DD7A63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0BD668F2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3B84C5FC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6FAC259E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A2C0CC5" w14:textId="46E136FE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05A390" wp14:editId="00152962">
                <wp:simplePos x="0" y="0"/>
                <wp:positionH relativeFrom="column">
                  <wp:posOffset>-130810</wp:posOffset>
                </wp:positionH>
                <wp:positionV relativeFrom="paragraph">
                  <wp:posOffset>191135</wp:posOffset>
                </wp:positionV>
                <wp:extent cx="5867400" cy="0"/>
                <wp:effectExtent l="12065" t="13970" r="6985" b="508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1D9D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-10.3pt;margin-top:15.05pt;width:46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"/>
            </w:pict>
          </mc:Fallback>
        </mc:AlternateContent>
      </w:r>
    </w:p>
    <w:p w14:paraId="46F2AA79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682B3AE" w14:textId="77777777" w:rsidR="00DD7A63" w:rsidRPr="00DD7A63" w:rsidRDefault="00DD7A63" w:rsidP="00DD7A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D7A6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ส่วนของผู้ขอรับใบอนุญาต</w:t>
      </w:r>
    </w:p>
    <w:p w14:paraId="3F33FE3E" w14:textId="77777777" w:rsidR="00DD7A63" w:rsidRPr="00DD7A63" w:rsidRDefault="00DD7A63" w:rsidP="00DD7A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D7A63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48AD56CE" w14:textId="77777777" w:rsidR="00DD7A63" w:rsidRPr="00DD7A63" w:rsidRDefault="00DD7A63" w:rsidP="00DD7A6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CE80536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2C1CC36F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6682327E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2BD7FC51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DD7A63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17F78286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  <w:t>2</w:t>
      </w:r>
      <w:r w:rsidRPr="00DD7A63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0D571305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60814D1A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B77D7AE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D7A6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D7A6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D7A6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DD7A63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1F9A0402" w14:textId="77777777" w:rsidR="00DD7A63" w:rsidRPr="00DD7A63" w:rsidRDefault="00DD7A63" w:rsidP="00DD7A6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</w:r>
      <w:r w:rsidRPr="00DD7A63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429974E8" w14:textId="72987360" w:rsidR="00DD7A63" w:rsidRP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DD7A63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6FFE5EE1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C8ACA50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3801A2E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4793C9E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A172E12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64F5CFA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DAEC6FF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5151F38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65B8779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E386CBE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5B08A4A" w14:textId="77777777" w:rsidR="00DD7A63" w:rsidRDefault="00DD7A63" w:rsidP="00DD7A63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068D4FD0" w:rsidR="00D51311" w:rsidRPr="001D207F" w:rsidRDefault="00DD7A63" w:rsidP="00DD7A63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19. </w:t>
      </w:r>
      <w:r w:rsidR="00D51311" w:rsidRPr="001D207F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1D207F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1D207F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334733F3" w14:textId="77777777" w:rsidR="000976C8" w:rsidRPr="001D207F" w:rsidRDefault="000976C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DA0B4A3" w14:textId="77777777" w:rsidR="000976C8" w:rsidRPr="001D207F" w:rsidRDefault="000976C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93EB65F" w14:textId="77777777" w:rsidR="000976C8" w:rsidRPr="001D207F" w:rsidRDefault="000976C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5E7163A" w14:textId="77777777" w:rsidR="000976C8" w:rsidRPr="001D207F" w:rsidRDefault="000976C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D4CA65B" w14:textId="77777777" w:rsidR="000976C8" w:rsidRPr="001D207F" w:rsidRDefault="000976C8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1D207F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1D207F" w14:paraId="6D0BBF17" w14:textId="77777777" w:rsidTr="0064558D">
        <w:tc>
          <w:tcPr>
            <w:tcW w:w="1418" w:type="dxa"/>
          </w:tcPr>
          <w:p w14:paraId="71CC28E5" w14:textId="77777777" w:rsidR="0064558D" w:rsidRPr="001D207F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D20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1D207F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17/08/2558</w:t>
            </w:r>
          </w:p>
        </w:tc>
      </w:tr>
      <w:tr w:rsidR="0064558D" w:rsidRPr="001D207F" w14:paraId="3FCBCAB2" w14:textId="77777777" w:rsidTr="0064558D">
        <w:tc>
          <w:tcPr>
            <w:tcW w:w="1418" w:type="dxa"/>
          </w:tcPr>
          <w:p w14:paraId="76AEC54C" w14:textId="77777777" w:rsidR="0064558D" w:rsidRPr="001D207F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D20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62DC32FE" w:rsidR="0064558D" w:rsidRPr="001D207F" w:rsidRDefault="00C849A6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1D207F" w14:paraId="4A1DF6A2" w14:textId="77777777" w:rsidTr="0064558D">
        <w:tc>
          <w:tcPr>
            <w:tcW w:w="1418" w:type="dxa"/>
          </w:tcPr>
          <w:p w14:paraId="082BD70C" w14:textId="77777777" w:rsidR="0064558D" w:rsidRPr="001D207F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D20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3A6CE863" w14:textId="77777777" w:rsidR="002D35C6" w:rsidRPr="001D207F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7F1BE4C5" w:rsidR="0064558D" w:rsidRPr="001D207F" w:rsidRDefault="0064558D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1D207F" w14:paraId="105C0B62" w14:textId="77777777" w:rsidTr="0064558D">
        <w:tc>
          <w:tcPr>
            <w:tcW w:w="1418" w:type="dxa"/>
          </w:tcPr>
          <w:p w14:paraId="7A8B8EDF" w14:textId="77777777" w:rsidR="0064558D" w:rsidRPr="001D207F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D20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1D207F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1D207F" w14:paraId="6BB94F10" w14:textId="77777777" w:rsidTr="0064558D">
        <w:tc>
          <w:tcPr>
            <w:tcW w:w="1418" w:type="dxa"/>
          </w:tcPr>
          <w:p w14:paraId="362D6899" w14:textId="77777777" w:rsidR="0064558D" w:rsidRPr="001D207F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1D20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1D207F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1D207F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05EC9AC" w14:textId="77777777" w:rsidR="003F4A0D" w:rsidRPr="001D207F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cs/>
          <w:lang w:bidi="th-TH"/>
        </w:rPr>
      </w:pPr>
    </w:p>
    <w:sectPr w:rsidR="003F4A0D" w:rsidRPr="001D207F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512B6" w14:textId="77777777" w:rsidR="00AC2940" w:rsidRDefault="00AC2940" w:rsidP="00C81DB8">
      <w:pPr>
        <w:spacing w:after="0" w:line="240" w:lineRule="auto"/>
      </w:pPr>
      <w:r>
        <w:separator/>
      </w:r>
    </w:p>
  </w:endnote>
  <w:endnote w:type="continuationSeparator" w:id="0">
    <w:p w14:paraId="17EECFAD" w14:textId="77777777" w:rsidR="00AC2940" w:rsidRDefault="00AC294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E6298B" w14:textId="77777777" w:rsidR="00AC2940" w:rsidRDefault="00AC2940" w:rsidP="00C81DB8">
      <w:pPr>
        <w:spacing w:after="0" w:line="240" w:lineRule="auto"/>
      </w:pPr>
      <w:r>
        <w:separator/>
      </w:r>
    </w:p>
  </w:footnote>
  <w:footnote w:type="continuationSeparator" w:id="0">
    <w:p w14:paraId="7CD7D66C" w14:textId="77777777" w:rsidR="00AC2940" w:rsidRDefault="00AC294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1D207F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D207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1D207F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1D207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058D4">
          <w:rPr>
            <w:rFonts w:ascii="TH SarabunIT๙" w:hAnsi="TH SarabunIT๙" w:cs="TH SarabunIT๙"/>
            <w:noProof/>
            <w:sz w:val="32"/>
            <w:szCs w:val="32"/>
          </w:rPr>
          <w:t>8</w:t>
        </w:r>
        <w:r w:rsidRPr="001D207F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1D207F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1D207F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1D207F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1D207F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4058D4">
          <w:rPr>
            <w:rFonts w:ascii="TH SarabunIT๙" w:hAnsi="TH SarabunIT๙" w:cs="TH SarabunIT๙"/>
            <w:noProof/>
            <w:sz w:val="32"/>
            <w:szCs w:val="32"/>
          </w:rPr>
          <w:t>8</w:t>
        </w:r>
        <w:r w:rsidRPr="001D207F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3774"/>
    <w:rsid w:val="00094F82"/>
    <w:rsid w:val="000976C8"/>
    <w:rsid w:val="000C2AAC"/>
    <w:rsid w:val="000C466B"/>
    <w:rsid w:val="000F1309"/>
    <w:rsid w:val="00110F0C"/>
    <w:rsid w:val="00132C86"/>
    <w:rsid w:val="00132E1B"/>
    <w:rsid w:val="00164004"/>
    <w:rsid w:val="0017533B"/>
    <w:rsid w:val="0018441F"/>
    <w:rsid w:val="0019582A"/>
    <w:rsid w:val="001B1C8D"/>
    <w:rsid w:val="001D207F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D35C6"/>
    <w:rsid w:val="00313D38"/>
    <w:rsid w:val="003163D4"/>
    <w:rsid w:val="003240F6"/>
    <w:rsid w:val="00352D56"/>
    <w:rsid w:val="00353030"/>
    <w:rsid w:val="00357299"/>
    <w:rsid w:val="00373A36"/>
    <w:rsid w:val="00383F8A"/>
    <w:rsid w:val="00394708"/>
    <w:rsid w:val="003C25A4"/>
    <w:rsid w:val="003E39A7"/>
    <w:rsid w:val="003F489A"/>
    <w:rsid w:val="003F4A0D"/>
    <w:rsid w:val="004058D4"/>
    <w:rsid w:val="00420659"/>
    <w:rsid w:val="00422EAB"/>
    <w:rsid w:val="00444BFB"/>
    <w:rsid w:val="00452B6B"/>
    <w:rsid w:val="004617F1"/>
    <w:rsid w:val="00495B6E"/>
    <w:rsid w:val="004C0C85"/>
    <w:rsid w:val="004C3BDE"/>
    <w:rsid w:val="004E30D6"/>
    <w:rsid w:val="004E5749"/>
    <w:rsid w:val="004E651F"/>
    <w:rsid w:val="0050561E"/>
    <w:rsid w:val="005223AF"/>
    <w:rsid w:val="00541A32"/>
    <w:rsid w:val="00572EED"/>
    <w:rsid w:val="00575FAF"/>
    <w:rsid w:val="00593E8D"/>
    <w:rsid w:val="005C0FB5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0E98"/>
    <w:rsid w:val="00771FD1"/>
    <w:rsid w:val="00781575"/>
    <w:rsid w:val="007851BE"/>
    <w:rsid w:val="00790214"/>
    <w:rsid w:val="00793306"/>
    <w:rsid w:val="007C5509"/>
    <w:rsid w:val="007E1E74"/>
    <w:rsid w:val="007E3ECB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07A3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2940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32AEB"/>
    <w:rsid w:val="00C77AEA"/>
    <w:rsid w:val="00C81DB8"/>
    <w:rsid w:val="00C849A6"/>
    <w:rsid w:val="00CA51BD"/>
    <w:rsid w:val="00CB6757"/>
    <w:rsid w:val="00CD3B44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D7A63"/>
    <w:rsid w:val="00E00F3F"/>
    <w:rsid w:val="00E01AA0"/>
    <w:rsid w:val="00E06DC1"/>
    <w:rsid w:val="00E234DF"/>
    <w:rsid w:val="00E279FB"/>
    <w:rsid w:val="00E33AD5"/>
    <w:rsid w:val="00E56012"/>
    <w:rsid w:val="00E668EE"/>
    <w:rsid w:val="00E731E2"/>
    <w:rsid w:val="00E813C7"/>
    <w:rsid w:val="00E90756"/>
    <w:rsid w:val="00E97AE3"/>
    <w:rsid w:val="00EA6950"/>
    <w:rsid w:val="00EB5853"/>
    <w:rsid w:val="00EC08A9"/>
    <w:rsid w:val="00EE6F6C"/>
    <w:rsid w:val="00EF0DAF"/>
    <w:rsid w:val="00F028A3"/>
    <w:rsid w:val="00F064C0"/>
    <w:rsid w:val="00F065E6"/>
    <w:rsid w:val="00F07787"/>
    <w:rsid w:val="00F5490C"/>
    <w:rsid w:val="00F62A1F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C7B0C-FF72-4BEA-A179-472A683A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15</TotalTime>
  <Pages>8</Pages>
  <Words>1436</Words>
  <Characters>8186</Characters>
  <Application>Microsoft Office Word</Application>
  <DocSecurity>0</DocSecurity>
  <Lines>68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48</cp:revision>
  <cp:lastPrinted>2015-03-02T15:12:00Z</cp:lastPrinted>
  <dcterms:created xsi:type="dcterms:W3CDTF">2015-08-17T06:19:00Z</dcterms:created>
  <dcterms:modified xsi:type="dcterms:W3CDTF">2015-08-21T03:44:00Z</dcterms:modified>
</cp:coreProperties>
</file>